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0D528" w14:textId="77777777" w:rsidR="00A94D60" w:rsidRDefault="00A94D60" w:rsidP="00A94D60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WARDE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319E303B" w14:textId="77777777" w:rsidR="00A94D60" w:rsidRDefault="00A94D60" w:rsidP="00A94D60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London. Pewterer.</w:t>
      </w:r>
    </w:p>
    <w:p w14:paraId="1CAD12F7" w14:textId="77777777" w:rsidR="00A94D60" w:rsidRDefault="00A94D60" w:rsidP="00A94D60">
      <w:pPr>
        <w:pStyle w:val="NoSpacing"/>
        <w:jc w:val="both"/>
        <w:rPr>
          <w:rFonts w:cs="Times New Roman"/>
          <w:szCs w:val="24"/>
        </w:rPr>
      </w:pPr>
    </w:p>
    <w:p w14:paraId="36BD44CE" w14:textId="77777777" w:rsidR="00A94D60" w:rsidRDefault="00A94D60" w:rsidP="00A94D60">
      <w:pPr>
        <w:pStyle w:val="NoSpacing"/>
        <w:jc w:val="both"/>
        <w:rPr>
          <w:rFonts w:cs="Times New Roman"/>
          <w:szCs w:val="24"/>
        </w:rPr>
      </w:pPr>
    </w:p>
    <w:p w14:paraId="160559B9" w14:textId="77777777" w:rsidR="00A94D60" w:rsidRDefault="00A94D60" w:rsidP="00A94D60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1444</w:t>
      </w:r>
      <w:r>
        <w:rPr>
          <w:rFonts w:cs="Times New Roman"/>
          <w:szCs w:val="24"/>
        </w:rPr>
        <w:tab/>
        <w:t xml:space="preserve">He made a plaint of debt against Thomas Cok of </w:t>
      </w:r>
      <w:proofErr w:type="spellStart"/>
      <w:r>
        <w:rPr>
          <w:rFonts w:cs="Times New Roman"/>
          <w:szCs w:val="24"/>
        </w:rPr>
        <w:t>Tydd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proofErr w:type="gramStart"/>
      <w:r>
        <w:rPr>
          <w:rFonts w:cs="Times New Roman"/>
          <w:szCs w:val="24"/>
        </w:rPr>
        <w:t>St.Giles</w:t>
      </w:r>
      <w:proofErr w:type="spellEnd"/>
      <w:proofErr w:type="gramEnd"/>
      <w:r>
        <w:rPr>
          <w:rFonts w:cs="Times New Roman"/>
          <w:szCs w:val="24"/>
        </w:rPr>
        <w:t>,</w:t>
      </w:r>
    </w:p>
    <w:p w14:paraId="664FBB3D" w14:textId="77777777" w:rsidR="00A94D60" w:rsidRDefault="00A94D60" w:rsidP="00A94D60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Cambridgeshire, </w:t>
      </w:r>
      <w:proofErr w:type="gramStart"/>
      <w:r>
        <w:rPr>
          <w:rFonts w:cs="Times New Roman"/>
          <w:szCs w:val="24"/>
        </w:rPr>
        <w:t>yeoman</w:t>
      </w:r>
      <w:proofErr w:type="gramEnd"/>
      <w:r>
        <w:rPr>
          <w:rFonts w:cs="Times New Roman"/>
          <w:szCs w:val="24"/>
        </w:rPr>
        <w:t>, and three others.</w:t>
      </w:r>
    </w:p>
    <w:p w14:paraId="1BCEF35F" w14:textId="77777777" w:rsidR="00A94D60" w:rsidRDefault="00A94D60" w:rsidP="00A94D60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4E73A7">
          <w:rPr>
            <w:rStyle w:val="Hyperlink"/>
            <w:rFonts w:cs="Times New Roman"/>
            <w:szCs w:val="24"/>
          </w:rPr>
          <w:t>https://waalt.uh.edu/index.php/CP40/732</w:t>
        </w:r>
      </w:hyperlink>
      <w:r>
        <w:rPr>
          <w:rFonts w:cs="Times New Roman"/>
          <w:szCs w:val="24"/>
        </w:rPr>
        <w:t xml:space="preserve"> )</w:t>
      </w:r>
    </w:p>
    <w:p w14:paraId="6D5B3FAD" w14:textId="77777777" w:rsidR="00A94D60" w:rsidRDefault="00A94D60" w:rsidP="00A94D60">
      <w:pPr>
        <w:pStyle w:val="NoSpacing"/>
        <w:jc w:val="both"/>
        <w:rPr>
          <w:rFonts w:cs="Times New Roman"/>
          <w:szCs w:val="24"/>
        </w:rPr>
      </w:pPr>
    </w:p>
    <w:p w14:paraId="60A6CA94" w14:textId="77777777" w:rsidR="00A94D60" w:rsidRDefault="00A94D60" w:rsidP="00A94D60">
      <w:pPr>
        <w:pStyle w:val="NoSpacing"/>
        <w:jc w:val="both"/>
        <w:rPr>
          <w:rFonts w:cs="Times New Roman"/>
          <w:szCs w:val="24"/>
        </w:rPr>
      </w:pPr>
    </w:p>
    <w:p w14:paraId="79B67DFB" w14:textId="77777777" w:rsidR="00A94D60" w:rsidRPr="00F01C35" w:rsidRDefault="00A94D60" w:rsidP="00A94D60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9 November 2023</w:t>
      </w:r>
    </w:p>
    <w:p w14:paraId="285474E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9CD65" w14:textId="77777777" w:rsidR="00A94D60" w:rsidRDefault="00A94D60" w:rsidP="009139A6">
      <w:r>
        <w:separator/>
      </w:r>
    </w:p>
  </w:endnote>
  <w:endnote w:type="continuationSeparator" w:id="0">
    <w:p w14:paraId="115795E8" w14:textId="77777777" w:rsidR="00A94D60" w:rsidRDefault="00A94D6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DCB7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78B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7CD1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578B1" w14:textId="77777777" w:rsidR="00A94D60" w:rsidRDefault="00A94D60" w:rsidP="009139A6">
      <w:r>
        <w:separator/>
      </w:r>
    </w:p>
  </w:footnote>
  <w:footnote w:type="continuationSeparator" w:id="0">
    <w:p w14:paraId="24CE7D5E" w14:textId="77777777" w:rsidR="00A94D60" w:rsidRDefault="00A94D6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B500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A9CA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54A0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D60"/>
    <w:rsid w:val="000666E0"/>
    <w:rsid w:val="002510B7"/>
    <w:rsid w:val="005C130B"/>
    <w:rsid w:val="00826F5C"/>
    <w:rsid w:val="009139A6"/>
    <w:rsid w:val="009448BB"/>
    <w:rsid w:val="00947624"/>
    <w:rsid w:val="00A3176C"/>
    <w:rsid w:val="00A94D60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152914"/>
  <w15:chartTrackingRefBased/>
  <w15:docId w15:val="{AA73DAEC-530F-404A-8402-414D96245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94D6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3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2023-11-16T15:21:00Z</dcterms:created>
  <dcterms:modified xsi:type="dcterms:W3CDTF">2023-11-16T15:22:00Z</dcterms:modified>
</cp:coreProperties>
</file>